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825" w:rsidRDefault="00A661E1" w:rsidP="00A661E1">
      <w:pPr>
        <w:ind w:left="5387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="00B70A29">
        <w:rPr>
          <w:sz w:val="28"/>
          <w:szCs w:val="28"/>
        </w:rPr>
        <w:t>риложение</w:t>
      </w:r>
      <w:r w:rsidR="00710825">
        <w:rPr>
          <w:sz w:val="28"/>
          <w:szCs w:val="28"/>
        </w:rPr>
        <w:t xml:space="preserve"> </w:t>
      </w:r>
      <w:r w:rsidR="00042DE2">
        <w:rPr>
          <w:sz w:val="28"/>
          <w:szCs w:val="28"/>
        </w:rPr>
        <w:t>3</w:t>
      </w:r>
    </w:p>
    <w:p w:rsidR="00B56CFA" w:rsidRDefault="00710825" w:rsidP="00A661E1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муниципального образования </w:t>
      </w:r>
    </w:p>
    <w:p w:rsidR="00710825" w:rsidRDefault="00710825" w:rsidP="00A661E1">
      <w:pPr>
        <w:ind w:left="5387"/>
        <w:rPr>
          <w:sz w:val="28"/>
          <w:szCs w:val="28"/>
        </w:rPr>
      </w:pPr>
      <w:r>
        <w:rPr>
          <w:sz w:val="28"/>
          <w:szCs w:val="28"/>
        </w:rPr>
        <w:t>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вянский район</w:t>
      </w:r>
    </w:p>
    <w:p w:rsidR="00710825" w:rsidRDefault="00710825" w:rsidP="00A661E1">
      <w:pPr>
        <w:ind w:left="5387"/>
        <w:rPr>
          <w:sz w:val="28"/>
          <w:szCs w:val="28"/>
        </w:rPr>
      </w:pPr>
      <w:r>
        <w:rPr>
          <w:sz w:val="28"/>
          <w:szCs w:val="28"/>
        </w:rPr>
        <w:t>от _____________ № ____________</w:t>
      </w:r>
    </w:p>
    <w:p w:rsidR="002804D2" w:rsidRDefault="002804D2" w:rsidP="002804D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D121D" w:rsidRDefault="004D121D" w:rsidP="002804D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60C7A" w:rsidRPr="00476013" w:rsidRDefault="00860C7A" w:rsidP="00860C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6013">
        <w:rPr>
          <w:b/>
          <w:sz w:val="28"/>
          <w:szCs w:val="28"/>
        </w:rPr>
        <w:t xml:space="preserve">ОТЧЕТ </w:t>
      </w:r>
    </w:p>
    <w:p w:rsidR="00055123" w:rsidRPr="00476013" w:rsidRDefault="00860C7A" w:rsidP="00860C7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6013">
        <w:rPr>
          <w:b/>
          <w:sz w:val="28"/>
          <w:szCs w:val="28"/>
        </w:rPr>
        <w:t xml:space="preserve">о </w:t>
      </w:r>
      <w:r w:rsidR="00F118A2" w:rsidRPr="00476013">
        <w:rPr>
          <w:b/>
          <w:sz w:val="28"/>
          <w:szCs w:val="28"/>
        </w:rPr>
        <w:t xml:space="preserve">посещении </w:t>
      </w:r>
      <w:r w:rsidR="00055123" w:rsidRPr="00476013">
        <w:rPr>
          <w:b/>
          <w:sz w:val="28"/>
          <w:szCs w:val="28"/>
        </w:rPr>
        <w:t xml:space="preserve">по месту жительства отдельных категорий семей </w:t>
      </w:r>
    </w:p>
    <w:p w:rsidR="00584604" w:rsidRPr="00476013" w:rsidRDefault="00584604" w:rsidP="0058460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6013">
        <w:rPr>
          <w:b/>
          <w:sz w:val="28"/>
          <w:szCs w:val="28"/>
        </w:rPr>
        <w:t xml:space="preserve">в первый этап работы (с </w:t>
      </w:r>
      <w:r w:rsidR="00476013">
        <w:rPr>
          <w:b/>
          <w:sz w:val="28"/>
          <w:szCs w:val="28"/>
        </w:rPr>
        <w:t>1</w:t>
      </w:r>
      <w:r w:rsidRPr="00476013">
        <w:rPr>
          <w:b/>
          <w:sz w:val="28"/>
          <w:szCs w:val="28"/>
        </w:rPr>
        <w:t xml:space="preserve"> октября по 1</w:t>
      </w:r>
      <w:r w:rsidR="00A73DEB">
        <w:rPr>
          <w:b/>
          <w:sz w:val="28"/>
          <w:szCs w:val="28"/>
        </w:rPr>
        <w:t>4</w:t>
      </w:r>
      <w:r w:rsidRPr="00476013">
        <w:rPr>
          <w:b/>
          <w:sz w:val="28"/>
          <w:szCs w:val="28"/>
        </w:rPr>
        <w:t xml:space="preserve"> ноября 202</w:t>
      </w:r>
      <w:r w:rsidR="00A73DEB">
        <w:rPr>
          <w:b/>
          <w:sz w:val="28"/>
          <w:szCs w:val="28"/>
        </w:rPr>
        <w:t>5</w:t>
      </w:r>
      <w:r w:rsidRPr="00476013">
        <w:rPr>
          <w:b/>
          <w:sz w:val="28"/>
          <w:szCs w:val="28"/>
        </w:rPr>
        <w:t xml:space="preserve"> г.) и </w:t>
      </w:r>
    </w:p>
    <w:p w:rsidR="00584604" w:rsidRPr="00476013" w:rsidRDefault="00584604" w:rsidP="0058460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6013">
        <w:rPr>
          <w:b/>
          <w:sz w:val="28"/>
          <w:szCs w:val="28"/>
        </w:rPr>
        <w:t xml:space="preserve">отчетный период с </w:t>
      </w:r>
      <w:r w:rsidR="00D857BE" w:rsidRPr="00476013">
        <w:rPr>
          <w:b/>
          <w:sz w:val="28"/>
          <w:szCs w:val="28"/>
        </w:rPr>
        <w:t>__</w:t>
      </w:r>
      <w:r w:rsidRPr="00476013">
        <w:rPr>
          <w:b/>
          <w:sz w:val="28"/>
          <w:szCs w:val="28"/>
        </w:rPr>
        <w:t xml:space="preserve"> по </w:t>
      </w:r>
      <w:r w:rsidR="00D857BE" w:rsidRPr="00476013">
        <w:rPr>
          <w:b/>
          <w:sz w:val="28"/>
          <w:szCs w:val="28"/>
        </w:rPr>
        <w:t>___</w:t>
      </w:r>
      <w:r w:rsidRPr="00476013">
        <w:rPr>
          <w:b/>
          <w:sz w:val="28"/>
          <w:szCs w:val="28"/>
        </w:rPr>
        <w:t xml:space="preserve"> декабря 202</w:t>
      </w:r>
      <w:r w:rsidR="0062356D">
        <w:rPr>
          <w:b/>
          <w:sz w:val="28"/>
          <w:szCs w:val="28"/>
        </w:rPr>
        <w:t>5</w:t>
      </w:r>
      <w:r w:rsidRPr="00476013">
        <w:rPr>
          <w:b/>
          <w:sz w:val="28"/>
          <w:szCs w:val="28"/>
        </w:rPr>
        <w:t xml:space="preserve"> г. межведомственного </w:t>
      </w:r>
    </w:p>
    <w:p w:rsidR="00584604" w:rsidRPr="00476013" w:rsidRDefault="00584604" w:rsidP="0058460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6013">
        <w:rPr>
          <w:b/>
          <w:sz w:val="28"/>
          <w:szCs w:val="28"/>
        </w:rPr>
        <w:t xml:space="preserve">посещения отдельных категорий семей </w:t>
      </w:r>
    </w:p>
    <w:p w:rsidR="00860C7A" w:rsidRPr="00476013" w:rsidRDefault="00584604" w:rsidP="0058460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6013">
        <w:rPr>
          <w:b/>
          <w:sz w:val="28"/>
          <w:szCs w:val="28"/>
        </w:rPr>
        <w:t xml:space="preserve">в муниципальном образовании Славянский район </w:t>
      </w:r>
    </w:p>
    <w:p w:rsidR="00B53F06" w:rsidRPr="00B56CFA" w:rsidRDefault="00B53F06" w:rsidP="00860C7A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7597"/>
        <w:gridCol w:w="1394"/>
      </w:tblGrid>
      <w:tr w:rsidR="00710825" w:rsidTr="00584604">
        <w:tc>
          <w:tcPr>
            <w:tcW w:w="756" w:type="dxa"/>
            <w:hideMark/>
          </w:tcPr>
          <w:p w:rsidR="00710825" w:rsidRDefault="0071082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7597" w:type="dxa"/>
          </w:tcPr>
          <w:p w:rsidR="00710825" w:rsidRDefault="0071082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  <w:tc>
          <w:tcPr>
            <w:tcW w:w="1394" w:type="dxa"/>
          </w:tcPr>
          <w:p w:rsidR="00710825" w:rsidRDefault="00710825" w:rsidP="0071082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Показатели</w:t>
            </w:r>
          </w:p>
        </w:tc>
      </w:tr>
      <w:tr w:rsidR="00584604" w:rsidRPr="0011202C" w:rsidTr="002C72C2">
        <w:tc>
          <w:tcPr>
            <w:tcW w:w="9747" w:type="dxa"/>
            <w:gridSpan w:val="3"/>
          </w:tcPr>
          <w:p w:rsidR="00584604" w:rsidRPr="0011202C" w:rsidRDefault="00821762" w:rsidP="00476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1202C">
              <w:rPr>
                <w:sz w:val="22"/>
              </w:rPr>
              <w:t xml:space="preserve">Ведомственное посещение семей </w:t>
            </w:r>
            <w:r w:rsidR="00257879" w:rsidRPr="0011202C">
              <w:rPr>
                <w:sz w:val="22"/>
              </w:rPr>
              <w:t>(</w:t>
            </w:r>
            <w:r w:rsidRPr="0011202C">
              <w:rPr>
                <w:sz w:val="22"/>
              </w:rPr>
              <w:t xml:space="preserve">с </w:t>
            </w:r>
            <w:r w:rsidR="00476013" w:rsidRPr="0011202C">
              <w:rPr>
                <w:sz w:val="22"/>
              </w:rPr>
              <w:t>1</w:t>
            </w:r>
            <w:r w:rsidRPr="0011202C">
              <w:rPr>
                <w:sz w:val="22"/>
              </w:rPr>
              <w:t xml:space="preserve"> октября по 1</w:t>
            </w:r>
            <w:r w:rsidR="00A73DEB" w:rsidRPr="0011202C">
              <w:rPr>
                <w:sz w:val="22"/>
              </w:rPr>
              <w:t>4</w:t>
            </w:r>
            <w:r w:rsidR="00257879" w:rsidRPr="0011202C">
              <w:rPr>
                <w:sz w:val="22"/>
              </w:rPr>
              <w:t xml:space="preserve"> ноября 202</w:t>
            </w:r>
            <w:r w:rsidR="00A73DEB" w:rsidRPr="0011202C">
              <w:rPr>
                <w:sz w:val="22"/>
              </w:rPr>
              <w:t>5</w:t>
            </w:r>
            <w:r w:rsidRPr="0011202C">
              <w:rPr>
                <w:sz w:val="22"/>
              </w:rPr>
              <w:t xml:space="preserve"> г.)</w:t>
            </w:r>
          </w:p>
        </w:tc>
      </w:tr>
      <w:tr w:rsidR="00710825" w:rsidRPr="0011202C" w:rsidTr="00584604">
        <w:tc>
          <w:tcPr>
            <w:tcW w:w="756" w:type="dxa"/>
          </w:tcPr>
          <w:p w:rsidR="00710825" w:rsidRPr="0011202C" w:rsidRDefault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597" w:type="dxa"/>
          </w:tcPr>
          <w:p w:rsidR="00710825" w:rsidRPr="0011202C" w:rsidRDefault="00710825" w:rsidP="00921E53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Фактически посещено семей</w:t>
            </w:r>
            <w:r w:rsidR="00821762" w:rsidRPr="0011202C">
              <w:rPr>
                <w:sz w:val="22"/>
              </w:rPr>
              <w:t xml:space="preserve"> (родителей), состоящих на ведомственных учетах в органах учреждениях системы профилактики</w:t>
            </w:r>
          </w:p>
        </w:tc>
        <w:tc>
          <w:tcPr>
            <w:tcW w:w="1394" w:type="dxa"/>
          </w:tcPr>
          <w:p w:rsidR="00710825" w:rsidRPr="0011202C" w:rsidRDefault="0071082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10825" w:rsidRPr="0011202C" w:rsidTr="00584604">
        <w:tc>
          <w:tcPr>
            <w:tcW w:w="756" w:type="dxa"/>
          </w:tcPr>
          <w:p w:rsidR="00710825" w:rsidRPr="0011202C" w:rsidRDefault="0071082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710825" w:rsidRPr="0011202C" w:rsidRDefault="00710825" w:rsidP="00921E53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них проживает детей</w:t>
            </w:r>
          </w:p>
        </w:tc>
        <w:tc>
          <w:tcPr>
            <w:tcW w:w="1394" w:type="dxa"/>
          </w:tcPr>
          <w:p w:rsidR="00710825" w:rsidRPr="0011202C" w:rsidRDefault="0071082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663ED0">
        <w:tc>
          <w:tcPr>
            <w:tcW w:w="9747" w:type="dxa"/>
            <w:gridSpan w:val="3"/>
          </w:tcPr>
          <w:p w:rsidR="00C64CEA" w:rsidRPr="0011202C" w:rsidRDefault="00C64CEA" w:rsidP="004760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1202C">
              <w:rPr>
                <w:sz w:val="22"/>
              </w:rPr>
              <w:t xml:space="preserve">Межведомственное посещение семей (с </w:t>
            </w:r>
            <w:r w:rsidR="00D857BE" w:rsidRPr="0011202C">
              <w:rPr>
                <w:sz w:val="22"/>
              </w:rPr>
              <w:t>___</w:t>
            </w:r>
            <w:r w:rsidRPr="0011202C">
              <w:rPr>
                <w:sz w:val="22"/>
              </w:rPr>
              <w:t xml:space="preserve"> по </w:t>
            </w:r>
            <w:r w:rsidR="00D857BE" w:rsidRPr="0011202C">
              <w:rPr>
                <w:sz w:val="22"/>
              </w:rPr>
              <w:t>___</w:t>
            </w:r>
            <w:r w:rsidRPr="0011202C">
              <w:rPr>
                <w:sz w:val="22"/>
              </w:rPr>
              <w:t xml:space="preserve"> декабря 202</w:t>
            </w:r>
            <w:r w:rsidR="0011202C" w:rsidRPr="0011202C">
              <w:rPr>
                <w:sz w:val="22"/>
              </w:rPr>
              <w:t>5</w:t>
            </w:r>
            <w:r w:rsidRPr="0011202C">
              <w:rPr>
                <w:sz w:val="22"/>
              </w:rPr>
              <w:t xml:space="preserve"> г.)</w:t>
            </w:r>
          </w:p>
        </w:tc>
      </w:tr>
      <w:tr w:rsidR="00710825" w:rsidRPr="0011202C" w:rsidTr="00584604">
        <w:tc>
          <w:tcPr>
            <w:tcW w:w="756" w:type="dxa"/>
          </w:tcPr>
          <w:p w:rsidR="00710825" w:rsidRPr="0011202C" w:rsidRDefault="00821762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2</w:t>
            </w:r>
          </w:p>
        </w:tc>
        <w:tc>
          <w:tcPr>
            <w:tcW w:w="7597" w:type="dxa"/>
          </w:tcPr>
          <w:p w:rsidR="00710825" w:rsidRPr="0011202C" w:rsidRDefault="00C64CEA" w:rsidP="00476013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Фактически п</w:t>
            </w:r>
            <w:r w:rsidR="00710825" w:rsidRPr="0011202C">
              <w:rPr>
                <w:sz w:val="22"/>
              </w:rPr>
              <w:t xml:space="preserve">осещено семей в </w:t>
            </w:r>
            <w:r w:rsidRPr="0011202C">
              <w:rPr>
                <w:sz w:val="22"/>
              </w:rPr>
              <w:t xml:space="preserve">отчетный период </w:t>
            </w:r>
            <w:r w:rsidR="00A73DEB" w:rsidRPr="0011202C">
              <w:rPr>
                <w:sz w:val="22"/>
              </w:rPr>
              <w:t xml:space="preserve">с ___ по ___ </w:t>
            </w:r>
            <w:r w:rsidRPr="0011202C">
              <w:rPr>
                <w:sz w:val="22"/>
              </w:rPr>
              <w:t>декабря 202</w:t>
            </w:r>
            <w:r w:rsidR="00A73DEB" w:rsidRPr="0011202C">
              <w:rPr>
                <w:sz w:val="22"/>
              </w:rPr>
              <w:t>5</w:t>
            </w:r>
            <w:r w:rsidRPr="0011202C">
              <w:rPr>
                <w:sz w:val="22"/>
              </w:rPr>
              <w:t xml:space="preserve"> г.</w:t>
            </w:r>
          </w:p>
        </w:tc>
        <w:tc>
          <w:tcPr>
            <w:tcW w:w="1394" w:type="dxa"/>
          </w:tcPr>
          <w:p w:rsidR="00710825" w:rsidRPr="0011202C" w:rsidRDefault="0071082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10825" w:rsidRPr="0011202C" w:rsidTr="00584604">
        <w:tc>
          <w:tcPr>
            <w:tcW w:w="756" w:type="dxa"/>
          </w:tcPr>
          <w:p w:rsidR="00710825" w:rsidRPr="0011202C" w:rsidRDefault="0071082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710825" w:rsidRPr="0011202C" w:rsidRDefault="00710825" w:rsidP="00257879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 xml:space="preserve">в них </w:t>
            </w:r>
            <w:r w:rsidR="00C64CEA" w:rsidRPr="0011202C">
              <w:rPr>
                <w:sz w:val="22"/>
              </w:rPr>
              <w:t>проживает</w:t>
            </w:r>
            <w:r w:rsidR="00D857BE" w:rsidRPr="0011202C">
              <w:rPr>
                <w:sz w:val="22"/>
              </w:rPr>
              <w:t xml:space="preserve"> </w:t>
            </w:r>
            <w:r w:rsidRPr="0011202C">
              <w:rPr>
                <w:sz w:val="22"/>
              </w:rPr>
              <w:t>детей</w:t>
            </w:r>
          </w:p>
        </w:tc>
        <w:tc>
          <w:tcPr>
            <w:tcW w:w="1394" w:type="dxa"/>
          </w:tcPr>
          <w:p w:rsidR="00710825" w:rsidRPr="0011202C" w:rsidRDefault="0071082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10825" w:rsidRPr="0011202C" w:rsidTr="00584604">
        <w:tc>
          <w:tcPr>
            <w:tcW w:w="756" w:type="dxa"/>
          </w:tcPr>
          <w:p w:rsidR="00710825" w:rsidRPr="0011202C" w:rsidRDefault="00C64CEA" w:rsidP="0084050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2.1</w:t>
            </w:r>
          </w:p>
        </w:tc>
        <w:tc>
          <w:tcPr>
            <w:tcW w:w="7597" w:type="dxa"/>
          </w:tcPr>
          <w:p w:rsidR="00710825" w:rsidRPr="0011202C" w:rsidRDefault="00710825" w:rsidP="000B0C38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Посещено семей, нах</w:t>
            </w:r>
            <w:r w:rsidR="002E6A2D" w:rsidRPr="0011202C">
              <w:rPr>
                <w:sz w:val="22"/>
              </w:rPr>
              <w:t>одящихся</w:t>
            </w:r>
            <w:r w:rsidRPr="0011202C">
              <w:rPr>
                <w:sz w:val="22"/>
              </w:rPr>
              <w:t xml:space="preserve"> в </w:t>
            </w:r>
            <w:r w:rsidR="000B0C38" w:rsidRPr="0011202C">
              <w:rPr>
                <w:sz w:val="22"/>
              </w:rPr>
              <w:t xml:space="preserve">СОП </w:t>
            </w:r>
          </w:p>
        </w:tc>
        <w:tc>
          <w:tcPr>
            <w:tcW w:w="1394" w:type="dxa"/>
          </w:tcPr>
          <w:p w:rsidR="00710825" w:rsidRPr="0011202C" w:rsidRDefault="00710825" w:rsidP="00C168F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10825" w:rsidRPr="0011202C" w:rsidTr="00584604">
        <w:tc>
          <w:tcPr>
            <w:tcW w:w="756" w:type="dxa"/>
          </w:tcPr>
          <w:p w:rsidR="00710825" w:rsidRPr="0011202C" w:rsidRDefault="0071082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710825" w:rsidRPr="0011202C" w:rsidRDefault="00710825" w:rsidP="00921E53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них детей</w:t>
            </w:r>
          </w:p>
        </w:tc>
        <w:tc>
          <w:tcPr>
            <w:tcW w:w="1394" w:type="dxa"/>
          </w:tcPr>
          <w:p w:rsidR="00710825" w:rsidRPr="0011202C" w:rsidRDefault="0071082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2.2</w:t>
            </w:r>
          </w:p>
        </w:tc>
        <w:tc>
          <w:tcPr>
            <w:tcW w:w="7597" w:type="dxa"/>
          </w:tcPr>
          <w:p w:rsidR="00C64CEA" w:rsidRPr="0011202C" w:rsidRDefault="00C64CEA" w:rsidP="000B0C38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Посещено семей, находящихся в</w:t>
            </w:r>
            <w:r w:rsidR="000B0C38" w:rsidRPr="0011202C">
              <w:rPr>
                <w:sz w:val="22"/>
              </w:rPr>
              <w:t xml:space="preserve"> ТЖС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них детей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2.3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Посещено многодетных (малообеспеченных) семей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них детей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2.4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Посещено лиц, освобожденных из мест лишения свободы, имеющих непогашенную судимость за совершение тяжкого или особо тяжкого преступления, и имеющих несовершеннолетних детей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них детей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2.5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 xml:space="preserve">Посещено лиц, </w:t>
            </w:r>
            <w:r w:rsidRPr="0011202C">
              <w:rPr>
                <w:color w:val="000000"/>
                <w:sz w:val="22"/>
              </w:rPr>
              <w:t>совершивших умышленные преступления в отношении несовершеннолетних, в отношении которых судом установлены вр</w:t>
            </w:r>
            <w:r w:rsidRPr="0011202C">
              <w:rPr>
                <w:color w:val="000000"/>
                <w:sz w:val="22"/>
              </w:rPr>
              <w:t>е</w:t>
            </w:r>
            <w:r w:rsidRPr="0011202C">
              <w:rPr>
                <w:color w:val="000000"/>
                <w:sz w:val="22"/>
              </w:rPr>
              <w:t xml:space="preserve">менные ограничения прав, свобод и обязанностей, предусмотренных федеральными законами (то есть поднадзорными лицами), </w:t>
            </w:r>
            <w:r w:rsidRPr="0011202C">
              <w:rPr>
                <w:sz w:val="22"/>
              </w:rPr>
              <w:t>имеющих несовершеннолетних детей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них детей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2.6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Посещено лиц, осужденных к лишению свободы, которым отсрочено реальное отбывание наказания до достижения ребенком 14 возраста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них детей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2.7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Посещено семей (родителей) иных категорий *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них детей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jc w:val="both"/>
              <w:rPr>
                <w:sz w:val="22"/>
              </w:rPr>
            </w:pPr>
            <w:r w:rsidRPr="0011202C">
              <w:rPr>
                <w:sz w:val="22"/>
              </w:rPr>
              <w:t>3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jc w:val="both"/>
              <w:rPr>
                <w:sz w:val="22"/>
              </w:rPr>
            </w:pPr>
            <w:r w:rsidRPr="0011202C">
              <w:rPr>
                <w:iCs/>
                <w:color w:val="000000"/>
                <w:sz w:val="22"/>
              </w:rPr>
              <w:t>Отобрано детей органами опеки и попечительства п</w:t>
            </w:r>
            <w:r w:rsidRPr="0011202C">
              <w:rPr>
                <w:sz w:val="22"/>
              </w:rPr>
              <w:t>ри непосредстве</w:t>
            </w:r>
            <w:r w:rsidRPr="0011202C">
              <w:rPr>
                <w:sz w:val="22"/>
              </w:rPr>
              <w:t>н</w:t>
            </w:r>
            <w:r w:rsidRPr="0011202C">
              <w:rPr>
                <w:sz w:val="22"/>
              </w:rPr>
              <w:t xml:space="preserve">ной угрозе их жизни или его здоровью </w:t>
            </w:r>
            <w:r w:rsidRPr="0011202C">
              <w:rPr>
                <w:iCs/>
                <w:color w:val="000000"/>
                <w:sz w:val="22"/>
              </w:rPr>
              <w:t>(ст. 77 Семейного кодекса РФ)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4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Выявлено фактов жестокого обращения с детьми, из них: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возбуждено уголовных дел по статье 156 УК РФ</w:t>
            </w:r>
          </w:p>
          <w:p w:rsidR="00850D16" w:rsidRPr="0011202C" w:rsidRDefault="00850D16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5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Выявлено семей СОП не состоящих на профилактическом учете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них детей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6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Помещено детей, из них: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6</w:t>
            </w:r>
            <w:r w:rsidR="00C64CEA" w:rsidRPr="0011202C">
              <w:rPr>
                <w:sz w:val="22"/>
              </w:rPr>
              <w:t>.1</w:t>
            </w:r>
          </w:p>
        </w:tc>
        <w:tc>
          <w:tcPr>
            <w:tcW w:w="7597" w:type="dxa"/>
          </w:tcPr>
          <w:p w:rsidR="00C64CEA" w:rsidRPr="0011202C" w:rsidRDefault="00C64CEA" w:rsidP="00850D16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учреждени</w:t>
            </w:r>
            <w:r w:rsidR="00850D16" w:rsidRPr="0011202C">
              <w:rPr>
                <w:sz w:val="22"/>
              </w:rPr>
              <w:t>е</w:t>
            </w:r>
            <w:r w:rsidRPr="0011202C">
              <w:rPr>
                <w:sz w:val="22"/>
              </w:rPr>
              <w:t xml:space="preserve"> социальной защиты населения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lastRenderedPageBreak/>
              <w:t>6</w:t>
            </w:r>
            <w:r w:rsidR="00C64CEA" w:rsidRPr="0011202C">
              <w:rPr>
                <w:sz w:val="22"/>
              </w:rPr>
              <w:t>.2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здравоохранение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6</w:t>
            </w:r>
            <w:r w:rsidR="00C64CEA" w:rsidRPr="0011202C">
              <w:rPr>
                <w:sz w:val="22"/>
              </w:rPr>
              <w:t>.3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ЦВСНП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7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Выявлено детей школьного возраста, не обучающихся и не имеющих общего образования, их них: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возвращено на учебу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оказано содействие в трудоустройстве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8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Число семей, в которых выявлены нарушения правил пожарной бе</w:t>
            </w:r>
            <w:r w:rsidRPr="0011202C">
              <w:rPr>
                <w:sz w:val="22"/>
              </w:rPr>
              <w:t>з</w:t>
            </w:r>
            <w:r w:rsidRPr="0011202C">
              <w:rPr>
                <w:sz w:val="22"/>
              </w:rPr>
              <w:t>опасности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9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Выявлено нарушени</w:t>
            </w:r>
            <w:r w:rsidR="006E5CB1" w:rsidRPr="0011202C">
              <w:rPr>
                <w:sz w:val="22"/>
              </w:rPr>
              <w:t>й пожарной безопасности **: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10</w:t>
            </w:r>
          </w:p>
        </w:tc>
        <w:tc>
          <w:tcPr>
            <w:tcW w:w="7597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Н</w:t>
            </w:r>
            <w:r w:rsidR="00C64CEA" w:rsidRPr="0011202C">
              <w:rPr>
                <w:sz w:val="22"/>
              </w:rPr>
              <w:t>аправлено информаций для принятия мер, предусмотренных де</w:t>
            </w:r>
            <w:r w:rsidR="00C64CEA" w:rsidRPr="0011202C">
              <w:rPr>
                <w:sz w:val="22"/>
              </w:rPr>
              <w:t>й</w:t>
            </w:r>
            <w:r w:rsidR="00C64CEA" w:rsidRPr="0011202C">
              <w:rPr>
                <w:sz w:val="22"/>
              </w:rPr>
              <w:t>ствующим законодательством</w:t>
            </w:r>
            <w:r w:rsidRPr="0011202C">
              <w:rPr>
                <w:sz w:val="22"/>
              </w:rPr>
              <w:t xml:space="preserve"> для устранения нарушений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1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Сколько устранено выявленных нарушений пожарной безопасности</w:t>
            </w:r>
            <w:r w:rsidR="006E5CB1" w:rsidRPr="0011202C">
              <w:rPr>
                <w:sz w:val="22"/>
              </w:rPr>
              <w:t>***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6E5CB1" w:rsidRPr="0011202C" w:rsidTr="00584604">
        <w:tc>
          <w:tcPr>
            <w:tcW w:w="756" w:type="dxa"/>
          </w:tcPr>
          <w:p w:rsidR="006E5CB1" w:rsidRPr="0011202C" w:rsidRDefault="006E5CB1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12</w:t>
            </w:r>
          </w:p>
        </w:tc>
        <w:tc>
          <w:tcPr>
            <w:tcW w:w="7597" w:type="dxa"/>
          </w:tcPr>
          <w:p w:rsidR="006E5CB1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Количество мест проживания отдельных категорий семей обеспечено автономными пожарными извещателями в период проведения обходов</w:t>
            </w:r>
          </w:p>
        </w:tc>
        <w:tc>
          <w:tcPr>
            <w:tcW w:w="1394" w:type="dxa"/>
          </w:tcPr>
          <w:p w:rsidR="006E5CB1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3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Количество семей, которым оказана помощь, из них: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по акции «Вторые руки»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продуктами питания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финансовая помощь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оказана помощь в предоставлении топлива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иная помощь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4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Число несовершеннолетних, которым вручены подарки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5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Число несовершеннолетних из семей, посещенных по месту жител</w:t>
            </w:r>
            <w:r w:rsidRPr="0011202C">
              <w:rPr>
                <w:sz w:val="22"/>
              </w:rPr>
              <w:t>ь</w:t>
            </w:r>
            <w:r w:rsidRPr="0011202C">
              <w:rPr>
                <w:sz w:val="22"/>
              </w:rPr>
              <w:t>ства, которым организована досуговая занятость, в том числе: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творческих кружках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спортивных секциях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в иных творческих объединениях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6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Количество родителей, из числа семей, проверенных по месту жител</w:t>
            </w:r>
            <w:r w:rsidRPr="0011202C">
              <w:rPr>
                <w:sz w:val="22"/>
              </w:rPr>
              <w:t>ь</w:t>
            </w:r>
            <w:r w:rsidRPr="0011202C">
              <w:rPr>
                <w:sz w:val="22"/>
              </w:rPr>
              <w:t>ства, которые не работают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7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Число родителей, которым оказано содействие в трудоустройстве ч</w:t>
            </w:r>
            <w:r w:rsidRPr="0011202C">
              <w:rPr>
                <w:sz w:val="22"/>
              </w:rPr>
              <w:t>е</w:t>
            </w:r>
            <w:r w:rsidRPr="0011202C">
              <w:rPr>
                <w:sz w:val="22"/>
              </w:rPr>
              <w:t>рез центры занятости населения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5D2D54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8</w:t>
            </w:r>
          </w:p>
        </w:tc>
        <w:tc>
          <w:tcPr>
            <w:tcW w:w="7597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Задействовано специалистов органов и учреждений системы проф</w:t>
            </w:r>
            <w:r w:rsidRPr="0011202C">
              <w:rPr>
                <w:sz w:val="22"/>
              </w:rPr>
              <w:t>и</w:t>
            </w:r>
            <w:r w:rsidRPr="0011202C">
              <w:rPr>
                <w:sz w:val="22"/>
              </w:rPr>
              <w:t>лактики, других организаций в мероприятиях по контролю за воспит</w:t>
            </w:r>
            <w:r w:rsidRPr="0011202C">
              <w:rPr>
                <w:sz w:val="22"/>
              </w:rPr>
              <w:t>а</w:t>
            </w:r>
            <w:r w:rsidRPr="0011202C">
              <w:rPr>
                <w:sz w:val="22"/>
              </w:rPr>
              <w:t>нием, с</w:t>
            </w:r>
            <w:r w:rsidRPr="0011202C">
              <w:rPr>
                <w:sz w:val="22"/>
              </w:rPr>
              <w:t>о</w:t>
            </w:r>
            <w:r w:rsidRPr="0011202C">
              <w:rPr>
                <w:sz w:val="22"/>
              </w:rPr>
              <w:t>держанием и обращением с детьми по месту их жительства, из них: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8</w:t>
            </w:r>
            <w:r w:rsidRPr="0011202C">
              <w:rPr>
                <w:sz w:val="22"/>
              </w:rPr>
              <w:t>.1</w:t>
            </w:r>
          </w:p>
        </w:tc>
        <w:tc>
          <w:tcPr>
            <w:tcW w:w="7597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А</w:t>
            </w:r>
            <w:r w:rsidR="00C64CEA" w:rsidRPr="0011202C">
              <w:rPr>
                <w:sz w:val="22"/>
              </w:rPr>
              <w:t>дминистрации муниципальных образований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18</w:t>
            </w:r>
            <w:r w:rsidR="00C64CEA" w:rsidRPr="0011202C">
              <w:rPr>
                <w:sz w:val="22"/>
              </w:rPr>
              <w:t>.2</w:t>
            </w:r>
          </w:p>
        </w:tc>
        <w:tc>
          <w:tcPr>
            <w:tcW w:w="7597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А</w:t>
            </w:r>
            <w:r w:rsidR="00C64CEA" w:rsidRPr="0011202C">
              <w:rPr>
                <w:sz w:val="22"/>
              </w:rPr>
              <w:t>дминистраций городских и сельских поселений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8</w:t>
            </w:r>
            <w:r w:rsidRPr="0011202C">
              <w:rPr>
                <w:sz w:val="22"/>
              </w:rPr>
              <w:t>.3</w:t>
            </w:r>
          </w:p>
        </w:tc>
        <w:tc>
          <w:tcPr>
            <w:tcW w:w="7597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О</w:t>
            </w:r>
            <w:r w:rsidR="00C64CEA" w:rsidRPr="0011202C">
              <w:rPr>
                <w:sz w:val="22"/>
              </w:rPr>
              <w:t>бразовательных организаций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8</w:t>
            </w:r>
            <w:r w:rsidRPr="0011202C">
              <w:rPr>
                <w:sz w:val="22"/>
              </w:rPr>
              <w:t>.4</w:t>
            </w:r>
          </w:p>
        </w:tc>
        <w:tc>
          <w:tcPr>
            <w:tcW w:w="7597" w:type="dxa"/>
          </w:tcPr>
          <w:p w:rsidR="00C64CEA" w:rsidRPr="0011202C" w:rsidRDefault="006E5CB1" w:rsidP="00850D16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О</w:t>
            </w:r>
            <w:r w:rsidR="00C64CEA" w:rsidRPr="0011202C">
              <w:rPr>
                <w:sz w:val="22"/>
              </w:rPr>
              <w:t>рганов и учреждений соц</w:t>
            </w:r>
            <w:r w:rsidR="00850D16" w:rsidRPr="0011202C">
              <w:rPr>
                <w:sz w:val="22"/>
              </w:rPr>
              <w:t>иальной</w:t>
            </w:r>
            <w:r w:rsidR="00C64CEA" w:rsidRPr="0011202C">
              <w:rPr>
                <w:sz w:val="22"/>
              </w:rPr>
              <w:t xml:space="preserve"> защиты населения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8</w:t>
            </w:r>
            <w:r w:rsidRPr="0011202C">
              <w:rPr>
                <w:sz w:val="22"/>
              </w:rPr>
              <w:t>.5</w:t>
            </w:r>
          </w:p>
        </w:tc>
        <w:tc>
          <w:tcPr>
            <w:tcW w:w="7597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О</w:t>
            </w:r>
            <w:r w:rsidR="00C64CEA" w:rsidRPr="0011202C">
              <w:rPr>
                <w:sz w:val="22"/>
              </w:rPr>
              <w:t>рганов опеки и попечительства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8</w:t>
            </w:r>
            <w:r w:rsidRPr="0011202C">
              <w:rPr>
                <w:sz w:val="22"/>
              </w:rPr>
              <w:t>.6</w:t>
            </w:r>
          </w:p>
        </w:tc>
        <w:tc>
          <w:tcPr>
            <w:tcW w:w="7597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О</w:t>
            </w:r>
            <w:r w:rsidR="00C64CEA" w:rsidRPr="0011202C">
              <w:rPr>
                <w:sz w:val="22"/>
              </w:rPr>
              <w:t>ргана по делам молодежи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8</w:t>
            </w:r>
            <w:r w:rsidRPr="0011202C">
              <w:rPr>
                <w:sz w:val="22"/>
              </w:rPr>
              <w:t>.7</w:t>
            </w:r>
          </w:p>
        </w:tc>
        <w:tc>
          <w:tcPr>
            <w:tcW w:w="7597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О</w:t>
            </w:r>
            <w:r w:rsidR="00C64CEA" w:rsidRPr="0011202C">
              <w:rPr>
                <w:sz w:val="22"/>
              </w:rPr>
              <w:t>рганизации здравоохранения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C64CEA" w:rsidRPr="0011202C" w:rsidTr="00584604">
        <w:tc>
          <w:tcPr>
            <w:tcW w:w="756" w:type="dxa"/>
          </w:tcPr>
          <w:p w:rsidR="00C64CEA" w:rsidRPr="0011202C" w:rsidRDefault="00C64CEA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</w:t>
            </w:r>
            <w:r w:rsidR="006E5CB1" w:rsidRPr="0011202C">
              <w:rPr>
                <w:sz w:val="22"/>
              </w:rPr>
              <w:t>8</w:t>
            </w:r>
            <w:r w:rsidRPr="0011202C">
              <w:rPr>
                <w:sz w:val="22"/>
              </w:rPr>
              <w:t>.8</w:t>
            </w:r>
          </w:p>
        </w:tc>
        <w:tc>
          <w:tcPr>
            <w:tcW w:w="7597" w:type="dxa"/>
          </w:tcPr>
          <w:p w:rsidR="00C64CEA" w:rsidRPr="0011202C" w:rsidRDefault="006E5CB1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О</w:t>
            </w:r>
            <w:r w:rsidR="00C64CEA" w:rsidRPr="0011202C">
              <w:rPr>
                <w:sz w:val="22"/>
              </w:rPr>
              <w:t>ргана внутренних дел</w:t>
            </w:r>
          </w:p>
        </w:tc>
        <w:tc>
          <w:tcPr>
            <w:tcW w:w="1394" w:type="dxa"/>
          </w:tcPr>
          <w:p w:rsidR="00C64CEA" w:rsidRPr="0011202C" w:rsidRDefault="00C64CEA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BF3EBC" w:rsidRPr="0011202C" w:rsidTr="00584604">
        <w:tc>
          <w:tcPr>
            <w:tcW w:w="756" w:type="dxa"/>
          </w:tcPr>
          <w:p w:rsidR="00BF3EBC" w:rsidRPr="0011202C" w:rsidRDefault="00BF3EBC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18.9</w:t>
            </w:r>
          </w:p>
        </w:tc>
        <w:tc>
          <w:tcPr>
            <w:tcW w:w="7597" w:type="dxa"/>
          </w:tcPr>
          <w:p w:rsidR="00BF3EBC" w:rsidRPr="0011202C" w:rsidRDefault="00BF3EBC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Органа службы занятости</w:t>
            </w:r>
          </w:p>
        </w:tc>
        <w:tc>
          <w:tcPr>
            <w:tcW w:w="1394" w:type="dxa"/>
          </w:tcPr>
          <w:p w:rsidR="00BF3EBC" w:rsidRPr="0011202C" w:rsidRDefault="00BF3EBC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BF3EBC" w:rsidRPr="0011202C" w:rsidTr="00584604">
        <w:tc>
          <w:tcPr>
            <w:tcW w:w="756" w:type="dxa"/>
          </w:tcPr>
          <w:p w:rsidR="00BF3EBC" w:rsidRPr="0011202C" w:rsidRDefault="00BF3EBC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18.10</w:t>
            </w:r>
          </w:p>
        </w:tc>
        <w:tc>
          <w:tcPr>
            <w:tcW w:w="7597" w:type="dxa"/>
          </w:tcPr>
          <w:p w:rsidR="00BF3EBC" w:rsidRPr="0011202C" w:rsidRDefault="00BF3EBC" w:rsidP="00850D16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Специалистов территор</w:t>
            </w:r>
            <w:r w:rsidR="00850D16" w:rsidRPr="0011202C">
              <w:rPr>
                <w:sz w:val="22"/>
              </w:rPr>
              <w:t>иальных</w:t>
            </w:r>
            <w:r w:rsidR="0011202C" w:rsidRPr="0011202C">
              <w:rPr>
                <w:sz w:val="22"/>
              </w:rPr>
              <w:t xml:space="preserve"> о</w:t>
            </w:r>
            <w:r w:rsidRPr="0011202C">
              <w:rPr>
                <w:sz w:val="22"/>
              </w:rPr>
              <w:t>тделов МЧС России</w:t>
            </w:r>
          </w:p>
        </w:tc>
        <w:tc>
          <w:tcPr>
            <w:tcW w:w="1394" w:type="dxa"/>
          </w:tcPr>
          <w:p w:rsidR="00BF3EBC" w:rsidRPr="0011202C" w:rsidRDefault="00BF3EBC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BF3EBC" w:rsidRPr="0011202C" w:rsidTr="00584604">
        <w:tc>
          <w:tcPr>
            <w:tcW w:w="756" w:type="dxa"/>
          </w:tcPr>
          <w:p w:rsidR="00BF3EBC" w:rsidRPr="0011202C" w:rsidRDefault="00BF3EBC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18.11</w:t>
            </w:r>
          </w:p>
        </w:tc>
        <w:tc>
          <w:tcPr>
            <w:tcW w:w="7597" w:type="dxa"/>
          </w:tcPr>
          <w:p w:rsidR="00BF3EBC" w:rsidRPr="0011202C" w:rsidRDefault="00BF3EBC" w:rsidP="00850D16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Специалистов др</w:t>
            </w:r>
            <w:r w:rsidR="00850D16" w:rsidRPr="0011202C">
              <w:rPr>
                <w:sz w:val="22"/>
              </w:rPr>
              <w:t>угих</w:t>
            </w:r>
            <w:r w:rsidRPr="0011202C">
              <w:rPr>
                <w:sz w:val="22"/>
              </w:rPr>
              <w:t xml:space="preserve"> органов и учреждений</w:t>
            </w:r>
          </w:p>
        </w:tc>
        <w:tc>
          <w:tcPr>
            <w:tcW w:w="1394" w:type="dxa"/>
          </w:tcPr>
          <w:p w:rsidR="00BF3EBC" w:rsidRPr="0011202C" w:rsidRDefault="00BF3EBC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BF3EBC" w:rsidRPr="0011202C" w:rsidTr="00584604">
        <w:tc>
          <w:tcPr>
            <w:tcW w:w="756" w:type="dxa"/>
          </w:tcPr>
          <w:p w:rsidR="00BF3EBC" w:rsidRPr="0011202C" w:rsidRDefault="00BF3EBC" w:rsidP="006E5CB1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18.12</w:t>
            </w:r>
          </w:p>
        </w:tc>
        <w:tc>
          <w:tcPr>
            <w:tcW w:w="7597" w:type="dxa"/>
          </w:tcPr>
          <w:p w:rsidR="00BF3EBC" w:rsidRPr="0011202C" w:rsidRDefault="00BF3EBC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1202C">
              <w:rPr>
                <w:sz w:val="22"/>
              </w:rPr>
              <w:t>Представителей общественных объединений и организаций</w:t>
            </w:r>
          </w:p>
        </w:tc>
        <w:tc>
          <w:tcPr>
            <w:tcW w:w="1394" w:type="dxa"/>
          </w:tcPr>
          <w:p w:rsidR="00BF3EBC" w:rsidRPr="0011202C" w:rsidRDefault="00BF3EBC" w:rsidP="00C64CEA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</w:tbl>
    <w:p w:rsidR="00710825" w:rsidRPr="0011202C" w:rsidRDefault="00710825" w:rsidP="00854F1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jc w:val="both"/>
        <w:rPr>
          <w:sz w:val="22"/>
        </w:rPr>
      </w:pPr>
    </w:p>
    <w:p w:rsidR="00BF3EBC" w:rsidRPr="0011202C" w:rsidRDefault="00BF3EBC" w:rsidP="00BF3EBC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jc w:val="both"/>
        <w:rPr>
          <w:sz w:val="22"/>
        </w:rPr>
      </w:pPr>
      <w:r w:rsidRPr="0011202C">
        <w:rPr>
          <w:sz w:val="22"/>
        </w:rPr>
        <w:t xml:space="preserve">* </w:t>
      </w:r>
      <w:r w:rsidR="0011202C" w:rsidRPr="0011202C">
        <w:rPr>
          <w:sz w:val="22"/>
        </w:rPr>
        <w:t>у</w:t>
      </w:r>
      <w:r w:rsidRPr="0011202C">
        <w:rPr>
          <w:sz w:val="22"/>
        </w:rPr>
        <w:t>казать иные категории семей</w:t>
      </w:r>
    </w:p>
    <w:p w:rsidR="00BF3EBC" w:rsidRPr="0011202C" w:rsidRDefault="00BF3EBC" w:rsidP="00BF3EBC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jc w:val="both"/>
        <w:rPr>
          <w:sz w:val="22"/>
        </w:rPr>
      </w:pPr>
      <w:r w:rsidRPr="0011202C">
        <w:rPr>
          <w:sz w:val="22"/>
        </w:rPr>
        <w:t>** указать выявленные нарушения</w:t>
      </w:r>
    </w:p>
    <w:p w:rsidR="00BF3EBC" w:rsidRPr="0011202C" w:rsidRDefault="00BF3EBC" w:rsidP="00BF3EBC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jc w:val="both"/>
        <w:rPr>
          <w:sz w:val="22"/>
        </w:rPr>
      </w:pPr>
      <w:r w:rsidRPr="0011202C">
        <w:rPr>
          <w:sz w:val="22"/>
        </w:rPr>
        <w:t>*** указать какие нарушения устранены, а также причины по которым невозможно было устранить</w:t>
      </w:r>
      <w:r w:rsidR="0011202C" w:rsidRPr="0011202C">
        <w:rPr>
          <w:sz w:val="22"/>
        </w:rPr>
        <w:t xml:space="preserve"> другие</w:t>
      </w:r>
    </w:p>
    <w:p w:rsidR="00710825" w:rsidRDefault="00710825" w:rsidP="00854F1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jc w:val="both"/>
        <w:rPr>
          <w:sz w:val="22"/>
        </w:rPr>
      </w:pPr>
    </w:p>
    <w:p w:rsidR="0011202C" w:rsidRPr="0011202C" w:rsidRDefault="0011202C" w:rsidP="00854F13">
      <w:pPr>
        <w:widowControl w:val="0"/>
        <w:tabs>
          <w:tab w:val="left" w:pos="708"/>
          <w:tab w:val="left" w:pos="7650"/>
        </w:tabs>
        <w:autoSpaceDE w:val="0"/>
        <w:autoSpaceDN w:val="0"/>
        <w:adjustRightInd w:val="0"/>
        <w:jc w:val="both"/>
        <w:rPr>
          <w:sz w:val="22"/>
        </w:rPr>
      </w:pPr>
    </w:p>
    <w:p w:rsidR="004401B1" w:rsidRPr="0011202C" w:rsidRDefault="0011202C" w:rsidP="004401B1">
      <w:pPr>
        <w:rPr>
          <w:szCs w:val="24"/>
        </w:rPr>
      </w:pPr>
      <w:r w:rsidRPr="0011202C">
        <w:rPr>
          <w:szCs w:val="24"/>
        </w:rPr>
        <w:t>Начальник</w:t>
      </w:r>
      <w:r w:rsidR="004401B1" w:rsidRPr="0011202C">
        <w:rPr>
          <w:szCs w:val="24"/>
        </w:rPr>
        <w:t xml:space="preserve"> отдела по делам </w:t>
      </w:r>
    </w:p>
    <w:p w:rsidR="004401B1" w:rsidRPr="0011202C" w:rsidRDefault="004401B1" w:rsidP="004401B1">
      <w:pPr>
        <w:rPr>
          <w:szCs w:val="24"/>
        </w:rPr>
      </w:pPr>
      <w:r w:rsidRPr="0011202C">
        <w:rPr>
          <w:szCs w:val="24"/>
        </w:rPr>
        <w:t xml:space="preserve">несовершеннолетних администрации </w:t>
      </w:r>
    </w:p>
    <w:p w:rsidR="004401B1" w:rsidRPr="0011202C" w:rsidRDefault="004401B1" w:rsidP="004401B1">
      <w:pPr>
        <w:rPr>
          <w:szCs w:val="24"/>
        </w:rPr>
      </w:pPr>
      <w:r w:rsidRPr="0011202C">
        <w:rPr>
          <w:szCs w:val="24"/>
        </w:rPr>
        <w:t xml:space="preserve">муниципального образования </w:t>
      </w:r>
    </w:p>
    <w:p w:rsidR="00BF3EBC" w:rsidRPr="0011202C" w:rsidRDefault="004401B1" w:rsidP="0011202C">
      <w:pPr>
        <w:rPr>
          <w:szCs w:val="24"/>
        </w:rPr>
      </w:pPr>
      <w:r w:rsidRPr="0011202C">
        <w:rPr>
          <w:szCs w:val="24"/>
        </w:rPr>
        <w:t>Славянский район</w:t>
      </w:r>
      <w:r w:rsidR="0011202C" w:rsidRPr="0011202C">
        <w:rPr>
          <w:szCs w:val="24"/>
        </w:rPr>
        <w:t xml:space="preserve"> </w:t>
      </w:r>
      <w:r w:rsidR="0011202C" w:rsidRPr="0011202C">
        <w:rPr>
          <w:szCs w:val="24"/>
        </w:rPr>
        <w:tab/>
      </w:r>
      <w:r w:rsidR="0011202C" w:rsidRPr="0011202C">
        <w:rPr>
          <w:szCs w:val="24"/>
        </w:rPr>
        <w:tab/>
      </w:r>
      <w:r w:rsidR="0011202C" w:rsidRPr="0011202C">
        <w:rPr>
          <w:szCs w:val="24"/>
        </w:rPr>
        <w:tab/>
      </w:r>
      <w:r w:rsidR="0011202C" w:rsidRPr="0011202C">
        <w:rPr>
          <w:szCs w:val="24"/>
        </w:rPr>
        <w:tab/>
      </w:r>
      <w:r w:rsidR="0011202C" w:rsidRPr="0011202C">
        <w:rPr>
          <w:szCs w:val="24"/>
        </w:rPr>
        <w:tab/>
      </w:r>
      <w:r w:rsidR="0011202C" w:rsidRPr="0011202C">
        <w:rPr>
          <w:szCs w:val="24"/>
        </w:rPr>
        <w:tab/>
        <w:t xml:space="preserve">                       </w:t>
      </w:r>
      <w:r w:rsidR="0011202C">
        <w:rPr>
          <w:szCs w:val="24"/>
        </w:rPr>
        <w:t xml:space="preserve">               </w:t>
      </w:r>
      <w:r w:rsidR="0011202C" w:rsidRPr="0011202C">
        <w:rPr>
          <w:szCs w:val="24"/>
        </w:rPr>
        <w:t xml:space="preserve">  А.В. Слюсарев</w:t>
      </w:r>
    </w:p>
    <w:sectPr w:rsidR="00BF3EBC" w:rsidRPr="0011202C" w:rsidSect="00AF7BE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F52" w:rsidRDefault="007E4F52" w:rsidP="00AF7BED">
      <w:r>
        <w:separator/>
      </w:r>
    </w:p>
  </w:endnote>
  <w:endnote w:type="continuationSeparator" w:id="0">
    <w:p w:rsidR="007E4F52" w:rsidRDefault="007E4F52" w:rsidP="00AF7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????????????Ўю¬в?¬рЎю¬µ??¬рЎю¬У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F52" w:rsidRDefault="007E4F52" w:rsidP="00AF7BED">
      <w:r>
        <w:separator/>
      </w:r>
    </w:p>
  </w:footnote>
  <w:footnote w:type="continuationSeparator" w:id="0">
    <w:p w:rsidR="007E4F52" w:rsidRDefault="007E4F52" w:rsidP="00AF7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BED" w:rsidRDefault="00AF7BE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A61B3">
      <w:rPr>
        <w:noProof/>
      </w:rPr>
      <w:t>2</w:t>
    </w:r>
    <w:r>
      <w:fldChar w:fldCharType="end"/>
    </w:r>
  </w:p>
  <w:p w:rsidR="00AF7BED" w:rsidRDefault="00AF7BE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651AD"/>
    <w:multiLevelType w:val="hybridMultilevel"/>
    <w:tmpl w:val="EB4C76C6"/>
    <w:lvl w:ilvl="0" w:tplc="1A966AA6">
      <w:start w:val="1"/>
      <w:numFmt w:val="decimal"/>
      <w:lvlText w:val="%1."/>
      <w:lvlJc w:val="left"/>
      <w:pPr>
        <w:ind w:left="1068" w:hanging="360"/>
      </w:pPr>
      <w:rPr>
        <w:rFonts w:eastAsia="Batang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3FFA0C58"/>
    <w:multiLevelType w:val="hybridMultilevel"/>
    <w:tmpl w:val="AF62C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F716D70"/>
    <w:multiLevelType w:val="hybridMultilevel"/>
    <w:tmpl w:val="AB8C8F0C"/>
    <w:lvl w:ilvl="0" w:tplc="041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F90"/>
    <w:rsid w:val="00015B5C"/>
    <w:rsid w:val="00017EC7"/>
    <w:rsid w:val="00024127"/>
    <w:rsid w:val="00042DE2"/>
    <w:rsid w:val="0004690A"/>
    <w:rsid w:val="00053EE7"/>
    <w:rsid w:val="00054637"/>
    <w:rsid w:val="00055123"/>
    <w:rsid w:val="0005574C"/>
    <w:rsid w:val="00055A56"/>
    <w:rsid w:val="00056B53"/>
    <w:rsid w:val="00064BDA"/>
    <w:rsid w:val="00065B85"/>
    <w:rsid w:val="00067521"/>
    <w:rsid w:val="00067C15"/>
    <w:rsid w:val="0007023D"/>
    <w:rsid w:val="00074F3A"/>
    <w:rsid w:val="00076C6A"/>
    <w:rsid w:val="00085760"/>
    <w:rsid w:val="00086719"/>
    <w:rsid w:val="00097036"/>
    <w:rsid w:val="000A3F06"/>
    <w:rsid w:val="000A56BA"/>
    <w:rsid w:val="000A6414"/>
    <w:rsid w:val="000B0C38"/>
    <w:rsid w:val="000B0CED"/>
    <w:rsid w:val="000B0E5C"/>
    <w:rsid w:val="000B59D9"/>
    <w:rsid w:val="000D2526"/>
    <w:rsid w:val="000E4985"/>
    <w:rsid w:val="000F0524"/>
    <w:rsid w:val="000F2358"/>
    <w:rsid w:val="000F238A"/>
    <w:rsid w:val="000F5ED3"/>
    <w:rsid w:val="001027B9"/>
    <w:rsid w:val="00105432"/>
    <w:rsid w:val="0011202C"/>
    <w:rsid w:val="001160CE"/>
    <w:rsid w:val="00137963"/>
    <w:rsid w:val="00147E9A"/>
    <w:rsid w:val="00170F41"/>
    <w:rsid w:val="001726C7"/>
    <w:rsid w:val="00174715"/>
    <w:rsid w:val="00185BC1"/>
    <w:rsid w:val="0019454A"/>
    <w:rsid w:val="001A0B4F"/>
    <w:rsid w:val="001A7E5C"/>
    <w:rsid w:val="001B02F5"/>
    <w:rsid w:val="001B57AB"/>
    <w:rsid w:val="001C7891"/>
    <w:rsid w:val="001D4D61"/>
    <w:rsid w:val="001E3093"/>
    <w:rsid w:val="001F3430"/>
    <w:rsid w:val="001F3CD8"/>
    <w:rsid w:val="001F4B93"/>
    <w:rsid w:val="001F602F"/>
    <w:rsid w:val="0020051A"/>
    <w:rsid w:val="002013C0"/>
    <w:rsid w:val="00213E90"/>
    <w:rsid w:val="00220C49"/>
    <w:rsid w:val="00230EC0"/>
    <w:rsid w:val="002353D7"/>
    <w:rsid w:val="00237B64"/>
    <w:rsid w:val="002524D4"/>
    <w:rsid w:val="00257879"/>
    <w:rsid w:val="002664F8"/>
    <w:rsid w:val="00272F35"/>
    <w:rsid w:val="00277C7F"/>
    <w:rsid w:val="002804D2"/>
    <w:rsid w:val="002804FB"/>
    <w:rsid w:val="00297F06"/>
    <w:rsid w:val="002A552F"/>
    <w:rsid w:val="002A61B3"/>
    <w:rsid w:val="002C0989"/>
    <w:rsid w:val="002C72C2"/>
    <w:rsid w:val="002D10D1"/>
    <w:rsid w:val="002D1431"/>
    <w:rsid w:val="002E6A2D"/>
    <w:rsid w:val="002E6DC4"/>
    <w:rsid w:val="002F004E"/>
    <w:rsid w:val="002F3FF7"/>
    <w:rsid w:val="00302CA5"/>
    <w:rsid w:val="003101D4"/>
    <w:rsid w:val="003143F4"/>
    <w:rsid w:val="00332094"/>
    <w:rsid w:val="003419E0"/>
    <w:rsid w:val="00342E38"/>
    <w:rsid w:val="00352A6B"/>
    <w:rsid w:val="00355F6B"/>
    <w:rsid w:val="00355F96"/>
    <w:rsid w:val="00356E7D"/>
    <w:rsid w:val="0035702C"/>
    <w:rsid w:val="0037218F"/>
    <w:rsid w:val="00375849"/>
    <w:rsid w:val="003763DB"/>
    <w:rsid w:val="00380967"/>
    <w:rsid w:val="00382AA5"/>
    <w:rsid w:val="00386AB8"/>
    <w:rsid w:val="003B21DA"/>
    <w:rsid w:val="003B2777"/>
    <w:rsid w:val="003B34FE"/>
    <w:rsid w:val="003B3A47"/>
    <w:rsid w:val="003B4F8F"/>
    <w:rsid w:val="003C0C16"/>
    <w:rsid w:val="003C1820"/>
    <w:rsid w:val="003C4F9A"/>
    <w:rsid w:val="003C68E3"/>
    <w:rsid w:val="003C7AF5"/>
    <w:rsid w:val="003E23A6"/>
    <w:rsid w:val="003E23E8"/>
    <w:rsid w:val="003E2EC6"/>
    <w:rsid w:val="003F5DA7"/>
    <w:rsid w:val="003F65D1"/>
    <w:rsid w:val="004150DD"/>
    <w:rsid w:val="004172B8"/>
    <w:rsid w:val="0042089B"/>
    <w:rsid w:val="00423445"/>
    <w:rsid w:val="00430AC9"/>
    <w:rsid w:val="00430B8B"/>
    <w:rsid w:val="004401B1"/>
    <w:rsid w:val="00451BF6"/>
    <w:rsid w:val="004546CA"/>
    <w:rsid w:val="00465E74"/>
    <w:rsid w:val="00470917"/>
    <w:rsid w:val="00471AB8"/>
    <w:rsid w:val="004739A1"/>
    <w:rsid w:val="00474B8F"/>
    <w:rsid w:val="00476013"/>
    <w:rsid w:val="00494E60"/>
    <w:rsid w:val="004C4F9E"/>
    <w:rsid w:val="004C66EC"/>
    <w:rsid w:val="004D121D"/>
    <w:rsid w:val="004D2CFB"/>
    <w:rsid w:val="004D5C21"/>
    <w:rsid w:val="004D7945"/>
    <w:rsid w:val="004D7FA0"/>
    <w:rsid w:val="004E3D6E"/>
    <w:rsid w:val="004E3F14"/>
    <w:rsid w:val="004F1CF7"/>
    <w:rsid w:val="004F5D87"/>
    <w:rsid w:val="00511261"/>
    <w:rsid w:val="00511C48"/>
    <w:rsid w:val="005127E1"/>
    <w:rsid w:val="0051730D"/>
    <w:rsid w:val="00535815"/>
    <w:rsid w:val="00536E2C"/>
    <w:rsid w:val="00537E8C"/>
    <w:rsid w:val="00541EC2"/>
    <w:rsid w:val="00561C94"/>
    <w:rsid w:val="00573BAC"/>
    <w:rsid w:val="00575B52"/>
    <w:rsid w:val="005826EA"/>
    <w:rsid w:val="00584604"/>
    <w:rsid w:val="00586D81"/>
    <w:rsid w:val="0058783D"/>
    <w:rsid w:val="005906AE"/>
    <w:rsid w:val="005907C3"/>
    <w:rsid w:val="005A0830"/>
    <w:rsid w:val="005A2882"/>
    <w:rsid w:val="005A5F74"/>
    <w:rsid w:val="005B25F5"/>
    <w:rsid w:val="005B7C38"/>
    <w:rsid w:val="005C4CC1"/>
    <w:rsid w:val="005C5AD4"/>
    <w:rsid w:val="005C6D15"/>
    <w:rsid w:val="005D2D54"/>
    <w:rsid w:val="005E068C"/>
    <w:rsid w:val="005E6CCB"/>
    <w:rsid w:val="005F3AA1"/>
    <w:rsid w:val="0060048E"/>
    <w:rsid w:val="00612D82"/>
    <w:rsid w:val="0062356D"/>
    <w:rsid w:val="00623F60"/>
    <w:rsid w:val="00626116"/>
    <w:rsid w:val="006277C1"/>
    <w:rsid w:val="00634420"/>
    <w:rsid w:val="00640825"/>
    <w:rsid w:val="00642132"/>
    <w:rsid w:val="0064266D"/>
    <w:rsid w:val="00647C9B"/>
    <w:rsid w:val="00651898"/>
    <w:rsid w:val="006522C8"/>
    <w:rsid w:val="00657FC9"/>
    <w:rsid w:val="00663ED0"/>
    <w:rsid w:val="00664132"/>
    <w:rsid w:val="0067469D"/>
    <w:rsid w:val="0067598A"/>
    <w:rsid w:val="00694493"/>
    <w:rsid w:val="006A1E6F"/>
    <w:rsid w:val="006A7F53"/>
    <w:rsid w:val="006B0787"/>
    <w:rsid w:val="006B1C06"/>
    <w:rsid w:val="006C48B6"/>
    <w:rsid w:val="006C750A"/>
    <w:rsid w:val="006D0083"/>
    <w:rsid w:val="006D529D"/>
    <w:rsid w:val="006E5CB1"/>
    <w:rsid w:val="006F71D1"/>
    <w:rsid w:val="00703F77"/>
    <w:rsid w:val="00710825"/>
    <w:rsid w:val="00721668"/>
    <w:rsid w:val="007218C6"/>
    <w:rsid w:val="007372AF"/>
    <w:rsid w:val="00737F04"/>
    <w:rsid w:val="00745D81"/>
    <w:rsid w:val="00752EB9"/>
    <w:rsid w:val="00753187"/>
    <w:rsid w:val="0075404C"/>
    <w:rsid w:val="00756A59"/>
    <w:rsid w:val="007632BB"/>
    <w:rsid w:val="00776E21"/>
    <w:rsid w:val="00777002"/>
    <w:rsid w:val="00777238"/>
    <w:rsid w:val="0078079B"/>
    <w:rsid w:val="0079733D"/>
    <w:rsid w:val="007A02FD"/>
    <w:rsid w:val="007C4B57"/>
    <w:rsid w:val="007C6108"/>
    <w:rsid w:val="007D1587"/>
    <w:rsid w:val="007D221E"/>
    <w:rsid w:val="007E4F52"/>
    <w:rsid w:val="00802486"/>
    <w:rsid w:val="00803F87"/>
    <w:rsid w:val="00811C4E"/>
    <w:rsid w:val="00821762"/>
    <w:rsid w:val="00827FC8"/>
    <w:rsid w:val="008371C0"/>
    <w:rsid w:val="00840504"/>
    <w:rsid w:val="008504FC"/>
    <w:rsid w:val="00850D16"/>
    <w:rsid w:val="00854F13"/>
    <w:rsid w:val="00860C7A"/>
    <w:rsid w:val="00867BEE"/>
    <w:rsid w:val="00893A86"/>
    <w:rsid w:val="00894675"/>
    <w:rsid w:val="00897758"/>
    <w:rsid w:val="008B03F9"/>
    <w:rsid w:val="008B04B8"/>
    <w:rsid w:val="008C4D65"/>
    <w:rsid w:val="008C59A3"/>
    <w:rsid w:val="008C7B9F"/>
    <w:rsid w:val="008D0F31"/>
    <w:rsid w:val="008E507E"/>
    <w:rsid w:val="008F2C94"/>
    <w:rsid w:val="008F7AF9"/>
    <w:rsid w:val="00912FAA"/>
    <w:rsid w:val="00914258"/>
    <w:rsid w:val="00921E53"/>
    <w:rsid w:val="0092574D"/>
    <w:rsid w:val="00933A17"/>
    <w:rsid w:val="00937107"/>
    <w:rsid w:val="00950B14"/>
    <w:rsid w:val="00952FBD"/>
    <w:rsid w:val="00957F90"/>
    <w:rsid w:val="009648B5"/>
    <w:rsid w:val="00981FFB"/>
    <w:rsid w:val="00982E0B"/>
    <w:rsid w:val="00984592"/>
    <w:rsid w:val="009B6B74"/>
    <w:rsid w:val="009C50C1"/>
    <w:rsid w:val="009D1760"/>
    <w:rsid w:val="009D7C00"/>
    <w:rsid w:val="009E1C7E"/>
    <w:rsid w:val="009E2AD0"/>
    <w:rsid w:val="009E48A6"/>
    <w:rsid w:val="009F4C36"/>
    <w:rsid w:val="009F5C53"/>
    <w:rsid w:val="009F6B16"/>
    <w:rsid w:val="009F7035"/>
    <w:rsid w:val="00A13411"/>
    <w:rsid w:val="00A16253"/>
    <w:rsid w:val="00A23217"/>
    <w:rsid w:val="00A25FEE"/>
    <w:rsid w:val="00A27EDE"/>
    <w:rsid w:val="00A47202"/>
    <w:rsid w:val="00A474B2"/>
    <w:rsid w:val="00A537E2"/>
    <w:rsid w:val="00A57D56"/>
    <w:rsid w:val="00A62884"/>
    <w:rsid w:val="00A65D5F"/>
    <w:rsid w:val="00A661E1"/>
    <w:rsid w:val="00A73921"/>
    <w:rsid w:val="00A73DEB"/>
    <w:rsid w:val="00A7406F"/>
    <w:rsid w:val="00A80FB2"/>
    <w:rsid w:val="00A81A18"/>
    <w:rsid w:val="00A84673"/>
    <w:rsid w:val="00A87185"/>
    <w:rsid w:val="00A90E97"/>
    <w:rsid w:val="00A92549"/>
    <w:rsid w:val="00AA1903"/>
    <w:rsid w:val="00AA28C1"/>
    <w:rsid w:val="00AD1C70"/>
    <w:rsid w:val="00AD55B8"/>
    <w:rsid w:val="00AE19A7"/>
    <w:rsid w:val="00AF7BED"/>
    <w:rsid w:val="00B23B54"/>
    <w:rsid w:val="00B249AD"/>
    <w:rsid w:val="00B265C1"/>
    <w:rsid w:val="00B362CC"/>
    <w:rsid w:val="00B374D3"/>
    <w:rsid w:val="00B42912"/>
    <w:rsid w:val="00B53F06"/>
    <w:rsid w:val="00B566E7"/>
    <w:rsid w:val="00B56CFA"/>
    <w:rsid w:val="00B671F5"/>
    <w:rsid w:val="00B70A29"/>
    <w:rsid w:val="00B810CC"/>
    <w:rsid w:val="00BA0856"/>
    <w:rsid w:val="00BA3CD9"/>
    <w:rsid w:val="00BC17F0"/>
    <w:rsid w:val="00BC54B7"/>
    <w:rsid w:val="00BE07B7"/>
    <w:rsid w:val="00BE4D70"/>
    <w:rsid w:val="00BF3EBC"/>
    <w:rsid w:val="00C168F5"/>
    <w:rsid w:val="00C2277F"/>
    <w:rsid w:val="00C227A1"/>
    <w:rsid w:val="00C24C2C"/>
    <w:rsid w:val="00C24EB4"/>
    <w:rsid w:val="00C27D3C"/>
    <w:rsid w:val="00C52171"/>
    <w:rsid w:val="00C57E76"/>
    <w:rsid w:val="00C64CEA"/>
    <w:rsid w:val="00C733DF"/>
    <w:rsid w:val="00C93F00"/>
    <w:rsid w:val="00C9669B"/>
    <w:rsid w:val="00CA0645"/>
    <w:rsid w:val="00CB5BFB"/>
    <w:rsid w:val="00CC3C04"/>
    <w:rsid w:val="00CF3B7D"/>
    <w:rsid w:val="00CF6955"/>
    <w:rsid w:val="00D04482"/>
    <w:rsid w:val="00D0724A"/>
    <w:rsid w:val="00D15F6C"/>
    <w:rsid w:val="00D21B2C"/>
    <w:rsid w:val="00D27E4B"/>
    <w:rsid w:val="00D3396D"/>
    <w:rsid w:val="00D34D88"/>
    <w:rsid w:val="00D37DCF"/>
    <w:rsid w:val="00D4008C"/>
    <w:rsid w:val="00D52B40"/>
    <w:rsid w:val="00D53DCF"/>
    <w:rsid w:val="00D647FE"/>
    <w:rsid w:val="00D772CD"/>
    <w:rsid w:val="00D84844"/>
    <w:rsid w:val="00D857BE"/>
    <w:rsid w:val="00D868A3"/>
    <w:rsid w:val="00D96971"/>
    <w:rsid w:val="00D97A0C"/>
    <w:rsid w:val="00DA0854"/>
    <w:rsid w:val="00DA6B56"/>
    <w:rsid w:val="00DB2724"/>
    <w:rsid w:val="00DB3703"/>
    <w:rsid w:val="00DB5420"/>
    <w:rsid w:val="00DB5BCF"/>
    <w:rsid w:val="00DB739E"/>
    <w:rsid w:val="00DC1A89"/>
    <w:rsid w:val="00DD2EB0"/>
    <w:rsid w:val="00DD5147"/>
    <w:rsid w:val="00DE4553"/>
    <w:rsid w:val="00DE4B62"/>
    <w:rsid w:val="00DE551E"/>
    <w:rsid w:val="00DE7A89"/>
    <w:rsid w:val="00DF0C2E"/>
    <w:rsid w:val="00DF1D05"/>
    <w:rsid w:val="00DF2099"/>
    <w:rsid w:val="00E12FBD"/>
    <w:rsid w:val="00E13561"/>
    <w:rsid w:val="00E16666"/>
    <w:rsid w:val="00E20732"/>
    <w:rsid w:val="00E22348"/>
    <w:rsid w:val="00E23B2F"/>
    <w:rsid w:val="00E24324"/>
    <w:rsid w:val="00E25C1E"/>
    <w:rsid w:val="00E34465"/>
    <w:rsid w:val="00E3597E"/>
    <w:rsid w:val="00E41BCA"/>
    <w:rsid w:val="00E544DD"/>
    <w:rsid w:val="00E551B1"/>
    <w:rsid w:val="00E73BBF"/>
    <w:rsid w:val="00E740D5"/>
    <w:rsid w:val="00E75C6C"/>
    <w:rsid w:val="00E9218F"/>
    <w:rsid w:val="00E946F5"/>
    <w:rsid w:val="00E95E41"/>
    <w:rsid w:val="00EA22B2"/>
    <w:rsid w:val="00EA6ABB"/>
    <w:rsid w:val="00EB1B80"/>
    <w:rsid w:val="00EB4DBC"/>
    <w:rsid w:val="00EC7E62"/>
    <w:rsid w:val="00ED7A7B"/>
    <w:rsid w:val="00EE37B0"/>
    <w:rsid w:val="00EE75AD"/>
    <w:rsid w:val="00F0294D"/>
    <w:rsid w:val="00F07044"/>
    <w:rsid w:val="00F118A2"/>
    <w:rsid w:val="00F14B38"/>
    <w:rsid w:val="00F36E17"/>
    <w:rsid w:val="00F400AA"/>
    <w:rsid w:val="00F40BB8"/>
    <w:rsid w:val="00F47463"/>
    <w:rsid w:val="00F5567C"/>
    <w:rsid w:val="00F668C8"/>
    <w:rsid w:val="00F66F17"/>
    <w:rsid w:val="00F76881"/>
    <w:rsid w:val="00F83D7D"/>
    <w:rsid w:val="00F86233"/>
    <w:rsid w:val="00F97161"/>
    <w:rsid w:val="00FA05DA"/>
    <w:rsid w:val="00FA1A8C"/>
    <w:rsid w:val="00FB380A"/>
    <w:rsid w:val="00FB6CA4"/>
    <w:rsid w:val="00FC4D7B"/>
    <w:rsid w:val="00FD263A"/>
    <w:rsid w:val="00FD5CBD"/>
    <w:rsid w:val="00FD7E23"/>
    <w:rsid w:val="00FF01A8"/>
    <w:rsid w:val="00FF2768"/>
    <w:rsid w:val="00FF3676"/>
    <w:rsid w:val="00FF37F1"/>
    <w:rsid w:val="00FF50BA"/>
    <w:rsid w:val="00FF5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D2D4B33-E205-4BD1-ABE0-1444D2D2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F3A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4F3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2F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12FBD"/>
    <w:rPr>
      <w:rFonts w:ascii="Tahoma" w:hAnsi="Tahoma" w:cs="Tahoma"/>
      <w:sz w:val="16"/>
      <w:szCs w:val="16"/>
    </w:rPr>
  </w:style>
  <w:style w:type="paragraph" w:customStyle="1" w:styleId="4">
    <w:name w:val="Знак4 Знак Знак Знак"/>
    <w:basedOn w:val="a"/>
    <w:rsid w:val="004E3F14"/>
    <w:pPr>
      <w:spacing w:after="160" w:line="240" w:lineRule="exact"/>
      <w:ind w:left="720" w:hanging="720"/>
      <w:jc w:val="both"/>
    </w:pPr>
    <w:rPr>
      <w:rFonts w:ascii="Arial" w:hAnsi="Arial"/>
      <w:szCs w:val="20"/>
      <w:lang w:val="en-US"/>
    </w:rPr>
  </w:style>
  <w:style w:type="character" w:styleId="a6">
    <w:name w:val="Hyperlink"/>
    <w:basedOn w:val="a0"/>
    <w:uiPriority w:val="99"/>
    <w:unhideWhenUsed/>
    <w:rsid w:val="001F4B93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rsid w:val="00802486"/>
    <w:pPr>
      <w:suppressAutoHyphens/>
      <w:spacing w:line="360" w:lineRule="auto"/>
      <w:jc w:val="both"/>
    </w:pPr>
    <w:rPr>
      <w:sz w:val="28"/>
      <w:szCs w:val="24"/>
      <w:lang w:eastAsia="zh-CN"/>
    </w:rPr>
  </w:style>
  <w:style w:type="paragraph" w:styleId="a7">
    <w:name w:val="List Paragraph"/>
    <w:basedOn w:val="a"/>
    <w:uiPriority w:val="34"/>
    <w:qFormat/>
    <w:rsid w:val="0080248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F7B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7BED"/>
    <w:rPr>
      <w:rFonts w:ascii="Times New Roman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AF7B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AF7BED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8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olovkina\Application%20Data\Microsoft\&#1064;&#1072;&#1073;&#1083;&#1086;&#1085;&#1099;\&#1041;&#1083;&#1072;&#1085;&#1082;%20&#1089;&#1086;%20&#1096;&#1090;&#1072;&#1084;&#1087;&#1086;&#1084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F98D6-90DB-4480-93B7-B3EFCBAC1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со штампом</Template>
  <TotalTime>1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 в Апшеронском районе</Company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verevkina</dc:creator>
  <cp:keywords/>
  <dc:description/>
  <cp:lastModifiedBy>Admin</cp:lastModifiedBy>
  <cp:revision>2</cp:revision>
  <cp:lastPrinted>2025-10-21T08:22:00Z</cp:lastPrinted>
  <dcterms:created xsi:type="dcterms:W3CDTF">2025-10-22T13:52:00Z</dcterms:created>
  <dcterms:modified xsi:type="dcterms:W3CDTF">2025-10-22T13:52:00Z</dcterms:modified>
</cp:coreProperties>
</file>